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D2D7A" w14:textId="3697CEA0" w:rsidR="00CA4660" w:rsidRDefault="00CA466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Marianne MARION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ca.1428-1500)</w:t>
      </w:r>
    </w:p>
    <w:p w14:paraId="1FC3A6E9" w14:textId="22F8CD6B" w:rsidR="00CA4660" w:rsidRDefault="00CA466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Wighton</w:t>
      </w:r>
      <w:proofErr w:type="spellEnd"/>
      <w:r>
        <w:rPr>
          <w:rFonts w:cs="Times New Roman"/>
          <w:szCs w:val="24"/>
        </w:rPr>
        <w:t>, Norfolk.</w:t>
      </w:r>
    </w:p>
    <w:p w14:paraId="0EEC5445" w14:textId="77777777" w:rsidR="00CA4660" w:rsidRDefault="00CA4660" w:rsidP="009139A6">
      <w:pPr>
        <w:pStyle w:val="NoSpacing"/>
        <w:rPr>
          <w:rFonts w:cs="Times New Roman"/>
          <w:szCs w:val="24"/>
        </w:rPr>
      </w:pPr>
    </w:p>
    <w:p w14:paraId="3E4B9C9D" w14:textId="77777777" w:rsidR="00CA4660" w:rsidRDefault="00CA4660" w:rsidP="009139A6">
      <w:pPr>
        <w:pStyle w:val="NoSpacing"/>
        <w:rPr>
          <w:rFonts w:cs="Times New Roman"/>
          <w:szCs w:val="24"/>
        </w:rPr>
      </w:pPr>
    </w:p>
    <w:p w14:paraId="7BE70DC9" w14:textId="7708E94C" w:rsidR="00CA4660" w:rsidRDefault="00CA466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(ca.1445) James </w:t>
      </w:r>
      <w:proofErr w:type="spellStart"/>
      <w:r>
        <w:rPr>
          <w:rFonts w:cs="Times New Roman"/>
          <w:szCs w:val="24"/>
        </w:rPr>
        <w:t>Freake</w:t>
      </w:r>
      <w:proofErr w:type="spellEnd"/>
      <w:r>
        <w:rPr>
          <w:rFonts w:cs="Times New Roman"/>
          <w:szCs w:val="24"/>
        </w:rPr>
        <w:t>(q.v.).   (FamilySearch)</w:t>
      </w:r>
    </w:p>
    <w:p w14:paraId="1044669B" w14:textId="77777777" w:rsidR="00CA4660" w:rsidRDefault="00CA4660" w:rsidP="00CA46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Children:   </w:t>
      </w:r>
      <w:proofErr w:type="gramStart"/>
      <w:r>
        <w:rPr>
          <w:rFonts w:cs="Times New Roman"/>
          <w:szCs w:val="24"/>
        </w:rPr>
        <w:t>Marianne(</w:t>
      </w:r>
      <w:proofErr w:type="gramEnd"/>
      <w:r>
        <w:rPr>
          <w:rFonts w:cs="Times New Roman"/>
          <w:szCs w:val="24"/>
        </w:rPr>
        <w:t>1974 -   ), James(q.v.), William(1486-1569).   (ibid.)</w:t>
      </w:r>
    </w:p>
    <w:p w14:paraId="7222AC4A" w14:textId="77777777" w:rsidR="00CA4660" w:rsidRDefault="00CA4660" w:rsidP="009139A6">
      <w:pPr>
        <w:pStyle w:val="NoSpacing"/>
        <w:rPr>
          <w:rFonts w:cs="Times New Roman"/>
          <w:szCs w:val="24"/>
        </w:rPr>
      </w:pPr>
    </w:p>
    <w:p w14:paraId="59B65CC6" w14:textId="77777777" w:rsidR="00CA4660" w:rsidRDefault="00CA4660" w:rsidP="009139A6">
      <w:pPr>
        <w:pStyle w:val="NoSpacing"/>
        <w:rPr>
          <w:rFonts w:cs="Times New Roman"/>
          <w:szCs w:val="24"/>
        </w:rPr>
      </w:pPr>
    </w:p>
    <w:p w14:paraId="020CE65E" w14:textId="77777777" w:rsidR="00CA4660" w:rsidRDefault="00CA4660" w:rsidP="009139A6">
      <w:pPr>
        <w:pStyle w:val="NoSpacing"/>
        <w:rPr>
          <w:rFonts w:cs="Times New Roman"/>
          <w:szCs w:val="24"/>
        </w:rPr>
      </w:pPr>
    </w:p>
    <w:p w14:paraId="2AA43B4A" w14:textId="5B56201B" w:rsidR="00CA4660" w:rsidRDefault="00CA466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ca.1428</w:t>
      </w:r>
      <w:r>
        <w:rPr>
          <w:rFonts w:cs="Times New Roman"/>
          <w:szCs w:val="24"/>
        </w:rPr>
        <w:tab/>
        <w:t>She was born.   (ibid.)</w:t>
      </w:r>
    </w:p>
    <w:p w14:paraId="1E7D635E" w14:textId="77777777" w:rsidR="00CA4660" w:rsidRDefault="00CA4660" w:rsidP="009139A6">
      <w:pPr>
        <w:pStyle w:val="NoSpacing"/>
        <w:rPr>
          <w:rFonts w:cs="Times New Roman"/>
          <w:szCs w:val="24"/>
        </w:rPr>
      </w:pPr>
    </w:p>
    <w:p w14:paraId="4F08973C" w14:textId="77777777" w:rsidR="00CA4660" w:rsidRDefault="00CA4660" w:rsidP="009139A6">
      <w:pPr>
        <w:pStyle w:val="NoSpacing"/>
        <w:rPr>
          <w:rFonts w:cs="Times New Roman"/>
          <w:szCs w:val="24"/>
        </w:rPr>
      </w:pPr>
    </w:p>
    <w:p w14:paraId="3DB0CEF7" w14:textId="67B74242" w:rsidR="00CA4660" w:rsidRDefault="00CA466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2023</w:t>
      </w:r>
    </w:p>
    <w:p w14:paraId="5212D2C2" w14:textId="77777777" w:rsidR="00CA4660" w:rsidRDefault="00CA4660" w:rsidP="009139A6">
      <w:pPr>
        <w:pStyle w:val="NoSpacing"/>
        <w:rPr>
          <w:rFonts w:cs="Times New Roman"/>
          <w:szCs w:val="24"/>
        </w:rPr>
      </w:pPr>
    </w:p>
    <w:p w14:paraId="391DB137" w14:textId="77777777" w:rsidR="00CA4660" w:rsidRDefault="00CA4660" w:rsidP="009139A6">
      <w:pPr>
        <w:pStyle w:val="NoSpacing"/>
        <w:rPr>
          <w:rFonts w:cs="Times New Roman"/>
          <w:szCs w:val="24"/>
        </w:rPr>
      </w:pPr>
    </w:p>
    <w:p w14:paraId="6556A84E" w14:textId="77777777" w:rsidR="00CA4660" w:rsidRPr="00CA4660" w:rsidRDefault="00CA4660" w:rsidP="009139A6">
      <w:pPr>
        <w:pStyle w:val="NoSpacing"/>
        <w:rPr>
          <w:rFonts w:cs="Times New Roman"/>
          <w:szCs w:val="24"/>
        </w:rPr>
      </w:pPr>
    </w:p>
    <w:sectPr w:rsidR="00CA4660" w:rsidRPr="00CA46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95B3A" w14:textId="77777777" w:rsidR="00CA4660" w:rsidRDefault="00CA4660" w:rsidP="009139A6">
      <w:r>
        <w:separator/>
      </w:r>
    </w:p>
  </w:endnote>
  <w:endnote w:type="continuationSeparator" w:id="0">
    <w:p w14:paraId="4D233B88" w14:textId="77777777" w:rsidR="00CA4660" w:rsidRDefault="00CA46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937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0A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C8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AABC3" w14:textId="77777777" w:rsidR="00CA4660" w:rsidRDefault="00CA4660" w:rsidP="009139A6">
      <w:r>
        <w:separator/>
      </w:r>
    </w:p>
  </w:footnote>
  <w:footnote w:type="continuationSeparator" w:id="0">
    <w:p w14:paraId="6BB88EB4" w14:textId="77777777" w:rsidR="00CA4660" w:rsidRDefault="00CA46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85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E8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37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660"/>
    <w:rsid w:val="000666E0"/>
    <w:rsid w:val="00240F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A466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2D8F3"/>
  <w15:chartTrackingRefBased/>
  <w15:docId w15:val="{BCB25528-8779-4EE9-BA94-8CFD11AA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2023-11-26T21:36:00Z</dcterms:created>
  <dcterms:modified xsi:type="dcterms:W3CDTF">2023-11-26T21:49:00Z</dcterms:modified>
</cp:coreProperties>
</file>